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9AB" w:rsidRPr="00483198" w:rsidRDefault="000E19AB" w:rsidP="000F23E4">
      <w:pPr>
        <w:spacing w:after="0" w:line="240" w:lineRule="auto"/>
        <w:jc w:val="right"/>
        <w:outlineLvl w:val="0"/>
      </w:pPr>
      <w:r>
        <w:t>Додаток 3(3. 2</w:t>
      </w:r>
      <w:r w:rsidRPr="00483198">
        <w:t xml:space="preserve">) до передавального акту </w:t>
      </w:r>
    </w:p>
    <w:p w:rsidR="000E19AB" w:rsidRPr="000F23E4" w:rsidRDefault="000E19AB" w:rsidP="000F23E4">
      <w:pPr>
        <w:spacing w:after="0" w:line="240" w:lineRule="auto"/>
        <w:jc w:val="center"/>
        <w:outlineLvl w:val="0"/>
        <w:rPr>
          <w:b/>
          <w:bCs/>
        </w:rPr>
      </w:pPr>
      <w:r w:rsidRPr="00483198">
        <w:t xml:space="preserve">                                                                                             Браїлів - Людавка</w:t>
      </w:r>
      <w:r>
        <w:rPr>
          <w:lang w:val="ru-RU"/>
        </w:rPr>
        <w:t xml:space="preserve"> </w:t>
      </w:r>
      <w:r w:rsidRPr="000F23E4">
        <w:rPr>
          <w:b/>
          <w:bCs/>
          <w:lang w:val="ru-RU"/>
        </w:rPr>
        <w:t>Людавський НВК «Загальноосвітня школа І ступеня – дошкільний навчальний заклад»</w:t>
      </w:r>
    </w:p>
    <w:p w:rsidR="000E19AB" w:rsidRDefault="000E19AB" w:rsidP="000F23E4">
      <w:pPr>
        <w:spacing w:after="0" w:line="240" w:lineRule="auto"/>
        <w:jc w:val="right"/>
        <w:outlineLvl w:val="0"/>
      </w:pPr>
      <w:r w:rsidRPr="00483198">
        <w:rPr>
          <w:b/>
          <w:bCs/>
        </w:rPr>
        <w:t xml:space="preserve">                                                         </w:t>
      </w:r>
    </w:p>
    <w:tbl>
      <w:tblPr>
        <w:tblW w:w="9438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993"/>
        <w:gridCol w:w="442"/>
        <w:gridCol w:w="3453"/>
        <w:gridCol w:w="111"/>
        <w:gridCol w:w="647"/>
        <w:gridCol w:w="142"/>
        <w:gridCol w:w="409"/>
        <w:gridCol w:w="1174"/>
        <w:gridCol w:w="567"/>
        <w:gridCol w:w="1500"/>
      </w:tblGrid>
      <w:tr w:rsidR="000E19AB" w:rsidRPr="009B0EAA">
        <w:trPr>
          <w:tblHeader/>
        </w:trPr>
        <w:tc>
          <w:tcPr>
            <w:tcW w:w="993" w:type="dxa"/>
            <w:vMerge w:val="restart"/>
            <w:textDirection w:val="btLr"/>
            <w:vAlign w:val="center"/>
          </w:tcPr>
          <w:p w:rsidR="000E19AB" w:rsidRPr="009B0EAA" w:rsidRDefault="000E19AB" w:rsidP="009B0EAA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2" w:type="dxa"/>
            <w:vMerge w:val="restart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64" w:type="dxa"/>
            <w:gridSpan w:val="2"/>
            <w:vMerge w:val="restart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47" w:type="dxa"/>
            <w:vMerge w:val="restart"/>
            <w:textDirection w:val="btLr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25" w:type="dxa"/>
            <w:gridSpan w:val="3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067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>р.</w:t>
            </w:r>
          </w:p>
        </w:tc>
      </w:tr>
      <w:tr w:rsidR="000E19AB" w:rsidRPr="009B0EAA">
        <w:trPr>
          <w:tblHeader/>
        </w:trPr>
        <w:tc>
          <w:tcPr>
            <w:tcW w:w="993" w:type="dxa"/>
            <w:vMerge/>
          </w:tcPr>
          <w:p w:rsidR="000E19AB" w:rsidRPr="009B0EAA" w:rsidRDefault="000E19AB" w:rsidP="009B0EAA">
            <w:pPr>
              <w:spacing w:after="0" w:line="240" w:lineRule="auto"/>
            </w:pPr>
          </w:p>
        </w:tc>
        <w:tc>
          <w:tcPr>
            <w:tcW w:w="442" w:type="dxa"/>
            <w:vMerge/>
          </w:tcPr>
          <w:p w:rsidR="000E19AB" w:rsidRPr="009B0EAA" w:rsidRDefault="000E19AB" w:rsidP="009B0EAA">
            <w:pPr>
              <w:spacing w:after="0" w:line="240" w:lineRule="auto"/>
            </w:pPr>
          </w:p>
        </w:tc>
        <w:tc>
          <w:tcPr>
            <w:tcW w:w="3564" w:type="dxa"/>
            <w:gridSpan w:val="2"/>
            <w:vMerge/>
          </w:tcPr>
          <w:p w:rsidR="000E19AB" w:rsidRPr="009B0EAA" w:rsidRDefault="000E19AB" w:rsidP="009B0EAA">
            <w:pPr>
              <w:spacing w:after="0" w:line="240" w:lineRule="auto"/>
            </w:pPr>
          </w:p>
        </w:tc>
        <w:tc>
          <w:tcPr>
            <w:tcW w:w="647" w:type="dxa"/>
            <w:vMerge/>
          </w:tcPr>
          <w:p w:rsidR="000E19AB" w:rsidRPr="009B0EAA" w:rsidRDefault="000E19AB" w:rsidP="009B0EAA">
            <w:pPr>
              <w:spacing w:after="0" w:line="240" w:lineRule="auto"/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0E19AB" w:rsidRPr="009B0EAA">
        <w:tc>
          <w:tcPr>
            <w:tcW w:w="9438" w:type="dxa"/>
            <w:gridSpan w:val="10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B0EAA">
              <w:rPr>
                <w:b/>
                <w:bCs/>
                <w:sz w:val="24"/>
                <w:szCs w:val="24"/>
              </w:rPr>
              <w:t>Рахунок 1113 Завгосп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Замки висячі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сокира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Граблі господарські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Відра оцинковані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5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Рукомийник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6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Стелажі 2-х сторонні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7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 електронна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8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Умивальник «елегант»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9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клинцьовані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10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Стільці клинцьовані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11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Вішалки залізні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12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Вішалка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13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4-х містні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14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письмові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15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16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Шафи в стіні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17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Шафи дитячі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18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Драбина стрімянка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19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Термометр наружний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20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 двумістні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21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Дошки класні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22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Стелаж книжний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23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Стелаж  книжний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24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Карнизи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25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Карнизи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26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Сейф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27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Умивальник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28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Пожарний щит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29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Замок висячий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30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31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Вивіска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32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Дзвінок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33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Вогнегасник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34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Підставка під вазон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35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Хвилинки каліграфії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36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Картки для здор. диктантів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37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Сучасні ділові папки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38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Парти учнівські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39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Стенди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40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Мемель дикор 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41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Дошки класні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42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Дошки класні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43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Шафи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44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Електролічильник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45</w:t>
            </w:r>
          </w:p>
        </w:tc>
        <w:tc>
          <w:tcPr>
            <w:tcW w:w="3453" w:type="dxa"/>
          </w:tcPr>
          <w:p w:rsidR="000E19AB" w:rsidRPr="004C5FE3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Автомат вим. 2р. 40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46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дитячий 6-ти кутовий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47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Стільці дитячі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</w:t>
            </w:r>
          </w:p>
        </w:tc>
      </w:tr>
      <w:tr w:rsidR="000E19AB" w:rsidRPr="009B0EAA">
        <w:trPr>
          <w:trHeight w:val="281"/>
        </w:trPr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48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Н-8 м</w:t>
            </w:r>
          </w:p>
        </w:tc>
        <w:tc>
          <w:tcPr>
            <w:tcW w:w="900" w:type="dxa"/>
            <w:gridSpan w:val="3"/>
            <w:vAlign w:val="center"/>
          </w:tcPr>
          <w:p w:rsidR="000E19AB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49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Н-6 м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50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Водонагрівач 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1066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2133,99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2133,99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51</w:t>
            </w: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напівзакрита 2-х дв.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</w:t>
            </w: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3" w:type="dxa"/>
          </w:tcPr>
          <w:p w:rsidR="000E19AB" w:rsidRPr="009B0EAA" w:rsidRDefault="000E19AB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B0EAA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gridSpan w:val="3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18896,99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18896,99</w:t>
            </w:r>
          </w:p>
        </w:tc>
      </w:tr>
      <w:tr w:rsidR="000E19AB" w:rsidRPr="009B0EAA">
        <w:tc>
          <w:tcPr>
            <w:tcW w:w="9438" w:type="dxa"/>
            <w:gridSpan w:val="10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Спортзал 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Канат гімнастичний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Мати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Козел гімнастичний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7E0ED7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E0ED7">
              <w:rPr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7E0ED7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E0ED7">
              <w:rPr>
                <w:b/>
                <w:bCs/>
                <w:sz w:val="24"/>
                <w:szCs w:val="24"/>
              </w:rPr>
              <w:t>169</w:t>
            </w:r>
          </w:p>
        </w:tc>
      </w:tr>
      <w:tr w:rsidR="000E19AB" w:rsidRPr="009B0EAA">
        <w:trPr>
          <w:trHeight w:val="339"/>
        </w:trPr>
        <w:tc>
          <w:tcPr>
            <w:tcW w:w="9438" w:type="dxa"/>
            <w:gridSpan w:val="10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Кабінет фізики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демонстраційний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9B0EAA" w:rsidRDefault="000E19AB" w:rsidP="007E0ED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</w:p>
        </w:tc>
      </w:tr>
      <w:tr w:rsidR="000E19AB" w:rsidRPr="009B0EAA">
        <w:tc>
          <w:tcPr>
            <w:tcW w:w="9438" w:type="dxa"/>
            <w:gridSpan w:val="10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Кабінет молодших класів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Рахівниця  дитяча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E0ED7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E0ED7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E19AB" w:rsidRPr="009B0EAA">
        <w:tc>
          <w:tcPr>
            <w:tcW w:w="9438" w:type="dxa"/>
            <w:gridSpan w:val="10"/>
          </w:tcPr>
          <w:p w:rsidR="000E19AB" w:rsidRPr="00AF76D0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F76D0">
              <w:rPr>
                <w:b/>
                <w:bCs/>
                <w:sz w:val="24"/>
                <w:szCs w:val="24"/>
              </w:rPr>
              <w:t>Кабінет географії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Гербарій по географії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 :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E0ED7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E0ED7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E19AB" w:rsidRPr="009B0EAA">
        <w:tc>
          <w:tcPr>
            <w:tcW w:w="9438" w:type="dxa"/>
            <w:gridSpan w:val="10"/>
          </w:tcPr>
          <w:p w:rsidR="000E19AB" w:rsidRPr="00AF76D0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F76D0">
              <w:rPr>
                <w:b/>
                <w:bCs/>
                <w:sz w:val="24"/>
                <w:szCs w:val="24"/>
              </w:rPr>
              <w:t xml:space="preserve">Майстерня 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паралельні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Електрорубанок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Тиски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Дрель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 :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0E19AB" w:rsidRPr="009B0EAA">
        <w:tc>
          <w:tcPr>
            <w:tcW w:w="9438" w:type="dxa"/>
            <w:gridSpan w:val="10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Разом по рахунку </w:t>
            </w:r>
            <w:r w:rsidRPr="009B0EAA">
              <w:rPr>
                <w:b/>
                <w:bCs/>
                <w:sz w:val="24"/>
                <w:szCs w:val="24"/>
              </w:rPr>
              <w:t xml:space="preserve">1113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19212,99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19212,99</w:t>
            </w:r>
          </w:p>
        </w:tc>
      </w:tr>
      <w:tr w:rsidR="000E19AB" w:rsidRPr="009B0EAA">
        <w:tc>
          <w:tcPr>
            <w:tcW w:w="9438" w:type="dxa"/>
            <w:gridSpan w:val="10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B0EAA">
              <w:rPr>
                <w:b/>
                <w:bCs/>
                <w:sz w:val="24"/>
                <w:szCs w:val="24"/>
              </w:rPr>
              <w:t>Рах. 1113а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1113а</w:t>
            </w: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М’яч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Тюль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6м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6м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Стрем’янка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Піаніно 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5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B037DC">
            <w:pPr>
              <w:spacing w:after="0"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Бензопила «Урал М»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6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Картина «Лісове озеро»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7</w:t>
            </w:r>
          </w:p>
        </w:tc>
        <w:tc>
          <w:tcPr>
            <w:tcW w:w="3564" w:type="dxa"/>
            <w:gridSpan w:val="2"/>
          </w:tcPr>
          <w:p w:rsidR="000E19AB" w:rsidRPr="00B037DC" w:rsidRDefault="000E19AB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Принтер Саnon </w:t>
            </w:r>
          </w:p>
        </w:tc>
        <w:tc>
          <w:tcPr>
            <w:tcW w:w="647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280</w:t>
            </w:r>
          </w:p>
        </w:tc>
        <w:tc>
          <w:tcPr>
            <w:tcW w:w="567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8</w:t>
            </w:r>
          </w:p>
        </w:tc>
        <w:tc>
          <w:tcPr>
            <w:tcW w:w="3564" w:type="dxa"/>
            <w:gridSpan w:val="2"/>
          </w:tcPr>
          <w:p w:rsidR="000E19AB" w:rsidRPr="00B037DC" w:rsidRDefault="000E19AB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Сканер 1248 VB</w:t>
            </w:r>
          </w:p>
        </w:tc>
        <w:tc>
          <w:tcPr>
            <w:tcW w:w="647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567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9</w:t>
            </w:r>
          </w:p>
        </w:tc>
        <w:tc>
          <w:tcPr>
            <w:tcW w:w="3564" w:type="dxa"/>
            <w:gridSpan w:val="2"/>
          </w:tcPr>
          <w:p w:rsidR="000E19AB" w:rsidRPr="00B037DC" w:rsidRDefault="000E19AB" w:rsidP="009B0EA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Електродуховка Аsel33</w:t>
            </w:r>
          </w:p>
        </w:tc>
        <w:tc>
          <w:tcPr>
            <w:tcW w:w="647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189</w:t>
            </w:r>
          </w:p>
        </w:tc>
        <w:tc>
          <w:tcPr>
            <w:tcW w:w="551" w:type="dxa"/>
            <w:gridSpan w:val="2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378</w:t>
            </w:r>
          </w:p>
        </w:tc>
        <w:tc>
          <w:tcPr>
            <w:tcW w:w="567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378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10</w:t>
            </w:r>
          </w:p>
        </w:tc>
        <w:tc>
          <w:tcPr>
            <w:tcW w:w="3564" w:type="dxa"/>
            <w:gridSpan w:val="2"/>
          </w:tcPr>
          <w:p w:rsidR="000E19AB" w:rsidRPr="00B037DC" w:rsidRDefault="000E19AB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Шафа для журналів та книг</w:t>
            </w:r>
          </w:p>
        </w:tc>
        <w:tc>
          <w:tcPr>
            <w:tcW w:w="647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1520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74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3041</w:t>
            </w:r>
          </w:p>
        </w:tc>
        <w:tc>
          <w:tcPr>
            <w:tcW w:w="567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500" w:type="dxa"/>
            <w:vAlign w:val="center"/>
          </w:tcPr>
          <w:p w:rsidR="000E19AB" w:rsidRPr="00B037DC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3041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11</w:t>
            </w:r>
          </w:p>
        </w:tc>
        <w:tc>
          <w:tcPr>
            <w:tcW w:w="3564" w:type="dxa"/>
            <w:gridSpan w:val="2"/>
          </w:tcPr>
          <w:p w:rsidR="000E19AB" w:rsidRPr="00B037DC" w:rsidRDefault="000E19AB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Шафа книжна нап</w:t>
            </w:r>
            <w:r>
              <w:rPr>
                <w:sz w:val="24"/>
                <w:szCs w:val="24"/>
              </w:rPr>
              <w:t>і</w:t>
            </w:r>
            <w:r>
              <w:rPr>
                <w:sz w:val="24"/>
                <w:szCs w:val="24"/>
                <w:lang w:val="ru-RU"/>
              </w:rPr>
              <w:t>взакр. 2-х дв. 4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12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дитячий 2-х міст з шухл.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13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Стіл. Дит №3 гнучк. Зрост.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14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книж.зі склян. полицями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</w:t>
            </w: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Pr="009B0EAA" w:rsidRDefault="000E19AB" w:rsidP="00E41F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Вхідні двері</w:t>
            </w:r>
          </w:p>
        </w:tc>
        <w:tc>
          <w:tcPr>
            <w:tcW w:w="64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551" w:type="dxa"/>
            <w:gridSpan w:val="2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56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Default="000E19AB" w:rsidP="00E41F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Дитячі ліжка </w:t>
            </w:r>
          </w:p>
        </w:tc>
        <w:tc>
          <w:tcPr>
            <w:tcW w:w="64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1275</w:t>
            </w:r>
          </w:p>
        </w:tc>
        <w:tc>
          <w:tcPr>
            <w:tcW w:w="551" w:type="dxa"/>
            <w:gridSpan w:val="2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174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2550</w:t>
            </w:r>
          </w:p>
        </w:tc>
        <w:tc>
          <w:tcPr>
            <w:tcW w:w="56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500" w:type="dxa"/>
            <w:vAlign w:val="center"/>
          </w:tcPr>
          <w:p w:rsidR="000E19AB" w:rsidRDefault="000E19AB" w:rsidP="00E41F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Шафи для одягу</w:t>
            </w:r>
          </w:p>
        </w:tc>
        <w:tc>
          <w:tcPr>
            <w:tcW w:w="64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51" w:type="dxa"/>
            <w:gridSpan w:val="2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174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500" w:type="dxa"/>
            <w:vAlign w:val="center"/>
          </w:tcPr>
          <w:p w:rsidR="000E19AB" w:rsidRDefault="000E19AB" w:rsidP="00E41F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Ігрова шафа </w:t>
            </w:r>
          </w:p>
        </w:tc>
        <w:tc>
          <w:tcPr>
            <w:tcW w:w="64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51" w:type="dxa"/>
            <w:gridSpan w:val="2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0E19AB" w:rsidRDefault="000E19AB" w:rsidP="00E41F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Лавочки </w:t>
            </w:r>
          </w:p>
        </w:tc>
        <w:tc>
          <w:tcPr>
            <w:tcW w:w="64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51" w:type="dxa"/>
            <w:gridSpan w:val="2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74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center"/>
          </w:tcPr>
          <w:p w:rsidR="000E19AB" w:rsidRDefault="000E19AB" w:rsidP="009B0EAA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00" w:type="dxa"/>
            <w:vAlign w:val="center"/>
          </w:tcPr>
          <w:p w:rsidR="000E19AB" w:rsidRDefault="000E19AB" w:rsidP="00E41F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b/>
                <w:bCs/>
                <w:sz w:val="24"/>
                <w:szCs w:val="24"/>
              </w:rPr>
              <w:t>Разом</w:t>
            </w:r>
            <w:r>
              <w:rPr>
                <w:b/>
                <w:bCs/>
                <w:sz w:val="24"/>
                <w:szCs w:val="24"/>
              </w:rPr>
              <w:t xml:space="preserve"> по рахунку 1113а</w:t>
            </w:r>
          </w:p>
        </w:tc>
        <w:tc>
          <w:tcPr>
            <w:tcW w:w="64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13374</w:t>
            </w:r>
          </w:p>
        </w:tc>
        <w:tc>
          <w:tcPr>
            <w:tcW w:w="567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13374</w:t>
            </w:r>
          </w:p>
        </w:tc>
      </w:tr>
      <w:tr w:rsidR="000E19AB" w:rsidRPr="009B0EAA">
        <w:tc>
          <w:tcPr>
            <w:tcW w:w="9438" w:type="dxa"/>
            <w:gridSpan w:val="10"/>
          </w:tcPr>
          <w:p w:rsidR="000E19AB" w:rsidRPr="009B0EAA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B0EAA">
              <w:rPr>
                <w:b/>
                <w:bCs/>
                <w:sz w:val="24"/>
                <w:szCs w:val="24"/>
              </w:rPr>
              <w:t>Рах. 1113с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B0EAA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Стілець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560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1121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1121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330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660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E0ED7">
              <w:rPr>
                <w:sz w:val="24"/>
                <w:szCs w:val="24"/>
                <w:lang w:val="ru-RU"/>
              </w:rPr>
              <w:t>660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Глобус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18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Таблиця множення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5</w:t>
            </w:r>
          </w:p>
        </w:tc>
        <w:tc>
          <w:tcPr>
            <w:tcW w:w="3564" w:type="dxa"/>
            <w:gridSpan w:val="2"/>
          </w:tcPr>
          <w:p w:rsidR="000E19AB" w:rsidRPr="002B316D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Алфавіт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8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6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Доски шахові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7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Шашки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2B316D">
            <w:pPr>
              <w:spacing w:after="0" w:line="240" w:lineRule="auto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 xml:space="preserve">     8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8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М’ячі  резинові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9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журнальний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70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140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140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10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110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220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220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 емаліровані 12л.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2B316D">
            <w:pPr>
              <w:spacing w:after="0" w:line="240" w:lineRule="auto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 xml:space="preserve">   15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2B316D">
            <w:pPr>
              <w:spacing w:after="0" w:line="240" w:lineRule="auto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31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31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Доска нарізна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27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27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Черпак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13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Поднос металевий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12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Замок навесний 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 алюм 6л.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45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Лопата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Плита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123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246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246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Люстра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156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13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312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13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312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Пласкогубці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18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Молотки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Ножовки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Відкрутки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4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Напільніки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64" w:type="dxa"/>
            <w:gridSpan w:val="2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Брусок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5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Сікатор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18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 Водолей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130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260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260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Бойлер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355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710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Столик іграшковий  дит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300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Лавочки дитячі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250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5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500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 одномісні для мол. кл.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1800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3600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3600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до одно міст. Парт.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300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600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Тумбочка однодв.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Столики 8-ми містн.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750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1500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1500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564" w:type="dxa"/>
            <w:gridSpan w:val="2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Стільчики </w:t>
            </w:r>
          </w:p>
        </w:tc>
        <w:tc>
          <w:tcPr>
            <w:tcW w:w="64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800</w:t>
            </w:r>
          </w:p>
        </w:tc>
        <w:tc>
          <w:tcPr>
            <w:tcW w:w="551" w:type="dxa"/>
            <w:gridSpan w:val="2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16</w:t>
            </w:r>
          </w:p>
        </w:tc>
        <w:tc>
          <w:tcPr>
            <w:tcW w:w="1174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1600</w:t>
            </w:r>
          </w:p>
        </w:tc>
        <w:tc>
          <w:tcPr>
            <w:tcW w:w="567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16</w:t>
            </w:r>
          </w:p>
        </w:tc>
        <w:tc>
          <w:tcPr>
            <w:tcW w:w="1500" w:type="dxa"/>
            <w:vAlign w:val="center"/>
          </w:tcPr>
          <w:p w:rsidR="000E19AB" w:rsidRPr="007E0ED7" w:rsidRDefault="000E19AB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ED7">
              <w:rPr>
                <w:sz w:val="24"/>
                <w:szCs w:val="24"/>
              </w:rPr>
              <w:t>1600</w:t>
            </w:r>
          </w:p>
        </w:tc>
      </w:tr>
      <w:tr w:rsidR="000E19AB" w:rsidRPr="009B0EAA">
        <w:tc>
          <w:tcPr>
            <w:tcW w:w="993" w:type="dxa"/>
          </w:tcPr>
          <w:p w:rsidR="000E19AB" w:rsidRPr="009B0EAA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0E19AB" w:rsidRDefault="000E19AB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  <w:gridSpan w:val="2"/>
          </w:tcPr>
          <w:p w:rsidR="000E19AB" w:rsidRPr="0091027F" w:rsidRDefault="000E19AB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1027F">
              <w:rPr>
                <w:b/>
                <w:bCs/>
                <w:sz w:val="24"/>
                <w:szCs w:val="24"/>
              </w:rPr>
              <w:t xml:space="preserve">Разом </w:t>
            </w:r>
            <w:r>
              <w:rPr>
                <w:b/>
                <w:bCs/>
                <w:sz w:val="24"/>
                <w:szCs w:val="24"/>
              </w:rPr>
              <w:t>по рахунку 1113с</w:t>
            </w:r>
          </w:p>
        </w:tc>
        <w:tc>
          <w:tcPr>
            <w:tcW w:w="647" w:type="dxa"/>
            <w:vAlign w:val="center"/>
          </w:tcPr>
          <w:p w:rsidR="000E19AB" w:rsidRPr="0091027F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vAlign w:val="center"/>
          </w:tcPr>
          <w:p w:rsidR="000E19AB" w:rsidRPr="0091027F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0E19AB" w:rsidRPr="0091027F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1027F">
              <w:rPr>
                <w:b/>
                <w:bCs/>
                <w:sz w:val="24"/>
                <w:szCs w:val="24"/>
              </w:rPr>
              <w:t>12520</w:t>
            </w:r>
          </w:p>
        </w:tc>
        <w:tc>
          <w:tcPr>
            <w:tcW w:w="567" w:type="dxa"/>
            <w:vAlign w:val="center"/>
          </w:tcPr>
          <w:p w:rsidR="000E19AB" w:rsidRPr="0091027F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0E19AB" w:rsidRPr="0091027F" w:rsidRDefault="000E19AB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1027F">
              <w:rPr>
                <w:b/>
                <w:bCs/>
                <w:sz w:val="24"/>
                <w:szCs w:val="24"/>
              </w:rPr>
              <w:t>12520</w:t>
            </w:r>
          </w:p>
        </w:tc>
      </w:tr>
    </w:tbl>
    <w:p w:rsidR="000E19AB" w:rsidRDefault="000E19AB" w:rsidP="00D9024A">
      <w:pPr>
        <w:spacing w:after="0" w:line="240" w:lineRule="auto"/>
      </w:pPr>
    </w:p>
    <w:sectPr w:rsidR="000E19AB" w:rsidSect="0091027F">
      <w:pgSz w:w="11906" w:h="16838"/>
      <w:pgMar w:top="1079" w:right="850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9AB" w:rsidRDefault="000E19AB" w:rsidP="002D282E">
      <w:pPr>
        <w:spacing w:after="0" w:line="240" w:lineRule="auto"/>
      </w:pPr>
      <w:r>
        <w:separator/>
      </w:r>
    </w:p>
  </w:endnote>
  <w:endnote w:type="continuationSeparator" w:id="0">
    <w:p w:rsidR="000E19AB" w:rsidRDefault="000E19AB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9AB" w:rsidRDefault="000E19AB" w:rsidP="002D282E">
      <w:pPr>
        <w:spacing w:after="0" w:line="240" w:lineRule="auto"/>
      </w:pPr>
      <w:r>
        <w:separator/>
      </w:r>
    </w:p>
  </w:footnote>
  <w:footnote w:type="continuationSeparator" w:id="0">
    <w:p w:rsidR="000E19AB" w:rsidRDefault="000E19AB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82E"/>
    <w:rsid w:val="000148E2"/>
    <w:rsid w:val="00017F34"/>
    <w:rsid w:val="000262D0"/>
    <w:rsid w:val="000371F8"/>
    <w:rsid w:val="00040ECC"/>
    <w:rsid w:val="0005465A"/>
    <w:rsid w:val="00060F09"/>
    <w:rsid w:val="000828EE"/>
    <w:rsid w:val="00085265"/>
    <w:rsid w:val="00086EAC"/>
    <w:rsid w:val="00094121"/>
    <w:rsid w:val="000A7E49"/>
    <w:rsid w:val="000D4B67"/>
    <w:rsid w:val="000E19AB"/>
    <w:rsid w:val="000F1D7B"/>
    <w:rsid w:val="000F23E4"/>
    <w:rsid w:val="000F4B7B"/>
    <w:rsid w:val="00111E73"/>
    <w:rsid w:val="001140F3"/>
    <w:rsid w:val="00126660"/>
    <w:rsid w:val="00137B3A"/>
    <w:rsid w:val="00141523"/>
    <w:rsid w:val="00150110"/>
    <w:rsid w:val="00171AD3"/>
    <w:rsid w:val="0017472E"/>
    <w:rsid w:val="001A6704"/>
    <w:rsid w:val="001B2663"/>
    <w:rsid w:val="001C6566"/>
    <w:rsid w:val="001C675C"/>
    <w:rsid w:val="001D24ED"/>
    <w:rsid w:val="001F119A"/>
    <w:rsid w:val="00200701"/>
    <w:rsid w:val="00207568"/>
    <w:rsid w:val="00210A13"/>
    <w:rsid w:val="00230D54"/>
    <w:rsid w:val="00247480"/>
    <w:rsid w:val="002477C2"/>
    <w:rsid w:val="002630B3"/>
    <w:rsid w:val="002655D3"/>
    <w:rsid w:val="002718F6"/>
    <w:rsid w:val="002A44E9"/>
    <w:rsid w:val="002B316D"/>
    <w:rsid w:val="002C5A19"/>
    <w:rsid w:val="002D282E"/>
    <w:rsid w:val="002F6699"/>
    <w:rsid w:val="003157E5"/>
    <w:rsid w:val="00316BDD"/>
    <w:rsid w:val="00317694"/>
    <w:rsid w:val="003637F6"/>
    <w:rsid w:val="0038218C"/>
    <w:rsid w:val="00384B49"/>
    <w:rsid w:val="003A19C6"/>
    <w:rsid w:val="003A4914"/>
    <w:rsid w:val="003A7B3E"/>
    <w:rsid w:val="003B3163"/>
    <w:rsid w:val="003B3F4A"/>
    <w:rsid w:val="003B5D08"/>
    <w:rsid w:val="003C017A"/>
    <w:rsid w:val="003C4AF9"/>
    <w:rsid w:val="003E2500"/>
    <w:rsid w:val="003E5B7E"/>
    <w:rsid w:val="00402A34"/>
    <w:rsid w:val="0042145E"/>
    <w:rsid w:val="004515C5"/>
    <w:rsid w:val="00483198"/>
    <w:rsid w:val="0048330A"/>
    <w:rsid w:val="004C5FE3"/>
    <w:rsid w:val="004C7F55"/>
    <w:rsid w:val="004E21E9"/>
    <w:rsid w:val="00521830"/>
    <w:rsid w:val="00523602"/>
    <w:rsid w:val="005312FB"/>
    <w:rsid w:val="00540B8B"/>
    <w:rsid w:val="005501FE"/>
    <w:rsid w:val="005600D3"/>
    <w:rsid w:val="00570268"/>
    <w:rsid w:val="005804DB"/>
    <w:rsid w:val="005A2A5F"/>
    <w:rsid w:val="005A6ACD"/>
    <w:rsid w:val="005B6D81"/>
    <w:rsid w:val="005C45E9"/>
    <w:rsid w:val="005D6325"/>
    <w:rsid w:val="005E50AC"/>
    <w:rsid w:val="00614CC6"/>
    <w:rsid w:val="00617D92"/>
    <w:rsid w:val="00622419"/>
    <w:rsid w:val="00625B06"/>
    <w:rsid w:val="006362DD"/>
    <w:rsid w:val="00645FA7"/>
    <w:rsid w:val="006639BB"/>
    <w:rsid w:val="00677B5B"/>
    <w:rsid w:val="006800AA"/>
    <w:rsid w:val="006B077D"/>
    <w:rsid w:val="006D592B"/>
    <w:rsid w:val="006E36D7"/>
    <w:rsid w:val="006F322D"/>
    <w:rsid w:val="00723CD9"/>
    <w:rsid w:val="00774DD9"/>
    <w:rsid w:val="00781D50"/>
    <w:rsid w:val="007958EB"/>
    <w:rsid w:val="007A1F5F"/>
    <w:rsid w:val="007B0A15"/>
    <w:rsid w:val="007B6E1E"/>
    <w:rsid w:val="007E0ED7"/>
    <w:rsid w:val="007F5E1E"/>
    <w:rsid w:val="00823FDA"/>
    <w:rsid w:val="00824E75"/>
    <w:rsid w:val="008548F5"/>
    <w:rsid w:val="008711F6"/>
    <w:rsid w:val="00885AB5"/>
    <w:rsid w:val="00891CBA"/>
    <w:rsid w:val="008B000B"/>
    <w:rsid w:val="008F52D2"/>
    <w:rsid w:val="008F5CF5"/>
    <w:rsid w:val="008F5F86"/>
    <w:rsid w:val="008F7DBA"/>
    <w:rsid w:val="0091027F"/>
    <w:rsid w:val="009116E9"/>
    <w:rsid w:val="00911B92"/>
    <w:rsid w:val="009338AE"/>
    <w:rsid w:val="00940E3D"/>
    <w:rsid w:val="009567EA"/>
    <w:rsid w:val="00960DDC"/>
    <w:rsid w:val="009B0EAA"/>
    <w:rsid w:val="009B2E49"/>
    <w:rsid w:val="009B6B87"/>
    <w:rsid w:val="009C7F29"/>
    <w:rsid w:val="009E0298"/>
    <w:rsid w:val="009F4463"/>
    <w:rsid w:val="009F65AC"/>
    <w:rsid w:val="00A252AD"/>
    <w:rsid w:val="00A6363A"/>
    <w:rsid w:val="00A662E3"/>
    <w:rsid w:val="00A714E0"/>
    <w:rsid w:val="00A8015E"/>
    <w:rsid w:val="00A82AF9"/>
    <w:rsid w:val="00A965AF"/>
    <w:rsid w:val="00AA0B56"/>
    <w:rsid w:val="00AB4A24"/>
    <w:rsid w:val="00AC45CC"/>
    <w:rsid w:val="00AD5C38"/>
    <w:rsid w:val="00AD7F07"/>
    <w:rsid w:val="00AE7E9D"/>
    <w:rsid w:val="00AF1698"/>
    <w:rsid w:val="00AF36E0"/>
    <w:rsid w:val="00AF76D0"/>
    <w:rsid w:val="00B03327"/>
    <w:rsid w:val="00B037DC"/>
    <w:rsid w:val="00B21F03"/>
    <w:rsid w:val="00B32425"/>
    <w:rsid w:val="00B4112F"/>
    <w:rsid w:val="00B41188"/>
    <w:rsid w:val="00B53725"/>
    <w:rsid w:val="00B749FE"/>
    <w:rsid w:val="00B7547E"/>
    <w:rsid w:val="00B927BD"/>
    <w:rsid w:val="00BB1670"/>
    <w:rsid w:val="00BC0B79"/>
    <w:rsid w:val="00BC0DCB"/>
    <w:rsid w:val="00BC36BD"/>
    <w:rsid w:val="00BC6EB2"/>
    <w:rsid w:val="00BD5586"/>
    <w:rsid w:val="00BE2575"/>
    <w:rsid w:val="00BF5635"/>
    <w:rsid w:val="00C27D62"/>
    <w:rsid w:val="00C369B4"/>
    <w:rsid w:val="00C467DE"/>
    <w:rsid w:val="00C645E1"/>
    <w:rsid w:val="00CB130C"/>
    <w:rsid w:val="00CC08DF"/>
    <w:rsid w:val="00CC44A6"/>
    <w:rsid w:val="00CD6FD2"/>
    <w:rsid w:val="00CF27EA"/>
    <w:rsid w:val="00CF2C92"/>
    <w:rsid w:val="00D0664E"/>
    <w:rsid w:val="00D14137"/>
    <w:rsid w:val="00D31432"/>
    <w:rsid w:val="00D411FB"/>
    <w:rsid w:val="00D41DA1"/>
    <w:rsid w:val="00D470DD"/>
    <w:rsid w:val="00D60881"/>
    <w:rsid w:val="00D71A4C"/>
    <w:rsid w:val="00D738A2"/>
    <w:rsid w:val="00D74BE4"/>
    <w:rsid w:val="00D9024A"/>
    <w:rsid w:val="00D90F50"/>
    <w:rsid w:val="00D91772"/>
    <w:rsid w:val="00D95F36"/>
    <w:rsid w:val="00D97A55"/>
    <w:rsid w:val="00DC1187"/>
    <w:rsid w:val="00DF321F"/>
    <w:rsid w:val="00E24F4E"/>
    <w:rsid w:val="00E41FC9"/>
    <w:rsid w:val="00E44C25"/>
    <w:rsid w:val="00E451DA"/>
    <w:rsid w:val="00E5420F"/>
    <w:rsid w:val="00EA2D0F"/>
    <w:rsid w:val="00ED338E"/>
    <w:rsid w:val="00ED414D"/>
    <w:rsid w:val="00EE7444"/>
    <w:rsid w:val="00F04621"/>
    <w:rsid w:val="00F34EE6"/>
    <w:rsid w:val="00F4509F"/>
    <w:rsid w:val="00F935BC"/>
    <w:rsid w:val="00FC59CE"/>
    <w:rsid w:val="00FD6098"/>
    <w:rsid w:val="00FE00CC"/>
    <w:rsid w:val="00FF260C"/>
    <w:rsid w:val="00FF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699"/>
    <w:pPr>
      <w:spacing w:after="200" w:line="276" w:lineRule="auto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BC0D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0DCB"/>
    <w:rPr>
      <w:rFonts w:ascii="Arial" w:hAnsi="Arial" w:cs="Arial"/>
      <w:b/>
      <w:bCs/>
      <w:kern w:val="32"/>
      <w:sz w:val="32"/>
      <w:szCs w:val="32"/>
      <w:lang w:val="uk-UA" w:eastAsia="en-US"/>
    </w:rPr>
  </w:style>
  <w:style w:type="paragraph" w:styleId="Header">
    <w:name w:val="header"/>
    <w:basedOn w:val="Normal"/>
    <w:link w:val="Head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282E"/>
  </w:style>
  <w:style w:type="paragraph" w:styleId="Footer">
    <w:name w:val="footer"/>
    <w:basedOn w:val="Normal"/>
    <w:link w:val="Foot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D282E"/>
  </w:style>
  <w:style w:type="table" w:styleId="TableGrid">
    <w:name w:val="Table Grid"/>
    <w:basedOn w:val="TableNormal"/>
    <w:uiPriority w:val="99"/>
    <w:rsid w:val="008F52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F046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11B92"/>
    <w:rPr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17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140</TotalTime>
  <Pages>3</Pages>
  <Words>3114</Words>
  <Characters>1775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2(2</dc:title>
  <dc:subject/>
  <dc:creator>Сергій Дрозд</dc:creator>
  <cp:keywords/>
  <dc:description/>
  <cp:lastModifiedBy>Grinuk</cp:lastModifiedBy>
  <cp:revision>18</cp:revision>
  <cp:lastPrinted>2019-02-19T14:47:00Z</cp:lastPrinted>
  <dcterms:created xsi:type="dcterms:W3CDTF">2019-02-11T13:00:00Z</dcterms:created>
  <dcterms:modified xsi:type="dcterms:W3CDTF">2019-02-20T07:46:00Z</dcterms:modified>
</cp:coreProperties>
</file>